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157" w:rsidRPr="00FB4E3A" w:rsidRDefault="00327157" w:rsidP="002C518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B4E3A">
        <w:rPr>
          <w:rFonts w:ascii="Times New Roman" w:hAnsi="Times New Roman"/>
          <w:b/>
          <w:sz w:val="24"/>
          <w:szCs w:val="24"/>
          <w:lang w:eastAsia="ru-RU"/>
        </w:rPr>
        <w:t>А.С.ПУШКИН</w:t>
      </w:r>
    </w:p>
    <w:p w:rsidR="00327157" w:rsidRPr="002C5182" w:rsidRDefault="00327157" w:rsidP="002C518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C5182">
        <w:rPr>
          <w:rFonts w:ascii="Times New Roman" w:hAnsi="Times New Roman"/>
          <w:b/>
          <w:sz w:val="24"/>
          <w:szCs w:val="24"/>
          <w:lang w:eastAsia="ru-RU"/>
        </w:rPr>
        <w:t>СКАЗКА</w:t>
      </w:r>
      <w:r w:rsidRPr="002C5182">
        <w:rPr>
          <w:rFonts w:ascii="Times New Roman" w:hAnsi="Times New Roman"/>
          <w:b/>
          <w:sz w:val="24"/>
          <w:szCs w:val="24"/>
          <w:lang w:eastAsia="ru-RU"/>
        </w:rPr>
        <w:br/>
        <w:t>О РЫБАКЕ И РЫБКЕ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07"/>
      </w:tblGrid>
      <w:tr w:rsidR="00327157" w:rsidRPr="00FB4E3A" w:rsidTr="002C5182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Жил старик со своею старухой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У самого синего моря;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Они жили в ветхой землянке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Ровно тридцать лет и три года.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Старик ловил неводом рыбу,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Старуха пряла свою пряжу.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Раз он в море закинул невод, —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Пришел невод с одною тиной.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Он в другой раз закинул невод, —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Пришел невод с травой морскою.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 третий раз закинул он невод, —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Пришел невод с одною рыбкой,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 непростою рыбкой, — золотою.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Как взмолится золотая рыбка!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Голосом молвит человечьим: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«Отпусти ты, старче, меня в море!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Дорогой за себя дам откуп: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Откуплюсь чем только пожелаешь».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Удивился старик, испугался: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Он рыбачил тридцать лет и три года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 не слыхивал, чтоб рыба говорила.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Отпустил он рыбку золотую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 сказал ей ласковое слово: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«Бог с тобою, золотая рыбка!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Твоего мне откупа не надо;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Ступай себе в синее море,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Гуляй там себе на просторе».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Воротился старик ко старухе,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Рассказал ей великое чудо: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«Я сегодня поймал было рыбку,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Золотую рыбку, не простую;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По-нашему говорила рыбка,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Домой в море синее просилась,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Дорогою ценою откупалась: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Откупалась чем только пожелаю.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посмел я взять с нее выкуп;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Так пустил ее в синее море».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Старика старуха забранила: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«Дурачина ты, простофиля!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умел ты взять выкупа с рыбки!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Хоть бы взял ты с нее корыто,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Наше-то совсем раскололось».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Вот пошел он к синему морю;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Видит, — море слегка разыгралось.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Стал он кликать золотую рыбку,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Приплыла к нему рыбка и спросила: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«Чего тебе надобно, старче?»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Ей с поклоном старик отвечает: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«Смилуйся, государыня рыбка,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Разбранила меня моя старуха,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дает старику мне покою: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Надобно ей новое корыто;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Наше-то совсем раскололось».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Отвечает золотая рыбка: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«Не печалься, ступай себе с богом,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Будет вам новое корыто».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Воротился старик ко старухе: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У старухи новое корыто.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Еще пуще старуха бранится: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«Дурачина ты, простофиля!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Выпросил, дурачина, корыто!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 корыте много ль корысти?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Воротись, дурачина, ты к рыбке;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Поклонись ей, выпроси уж избу».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Вот пошел он к синему морю,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(Помутилося синее море.)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Стал он кликать золотую рыбку,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Приплыла к нему рыбка, спросила: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«Чего тебе надобно, старче?»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Ей старик с поклоном отвечает: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«Смилуйся, государыня рыбка!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Еще пуще старуха бранится,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дает старику мне покою: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Избу просит сварливая баба».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Отвечает золотая рыбка: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«Не печалься, ступай себе с богом,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Так и быть: изба вам уж будет».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Пошел он ко своей землянке,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А землянки нет уж и следа;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Перед ним изба со светелкой,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 кирпичною, беленою трубою,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 дубовыми, тесовыми вороты.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Старуха сидит под окошком,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чем свет стоит мужа ругает: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«Дурачина ты, прямой простофиля!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Выпросил, простофиля, избу!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Воротись, поклонися рыбке: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хочу быть черной крестьянкой,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Хочу быть столбовою дворянкой».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Пошел старик к синему морю;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(Не спокойно синее море.)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Стал он кликать золотую рыбку.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Приплыла к нему рыбка, спросила: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«Чего тебе надобно, старче?»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Ей с поклоном старик отвечает: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«Смилуйся, государыня рыбка!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Пуще прежнего старуха вздурилась,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дает старику мне покою: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Уж не хочет быть она крестьянкой,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Хочет быть столбовою дворянкой».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Отвечает золотая рыбка: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«Не печалься, ступай себе с богом».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Воротился старик ко старухе.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 ж он видит? Высокий терем.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крыльце стоит его старуха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 дорогой собольей душегрейке,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Парчовая на маковке кичка,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Жемчуги огрузили шею,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руках золотые перстни,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ногах красные сапожки.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Перед нею усердные слуги;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Она бьет их, за чупрун таскает.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Говорит старик своей старухе: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«Здравствуй, барыня сударыня дворянка!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Чай, теперь твоя душенька довольна».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него прикрикнула старуха,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конюшне служить его послала.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Вот неделя, другая проходит,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Еще пуще старуха вздурилась;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Опять к рыбке старика посылает.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«Воротись, поклонися рыбке: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хочу быть столбовою дворянкой,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А хочу быть вольною царицей».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Испугался старик, взмолился: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«Что ты, баба, белены объелась?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Ни ступить, ни молвить не умеешь!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Насмешишь ты целое царство».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Осердилася пуще старуха,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По щеке ударила мужа.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«Как ты смеешь, мужик, спорить со мною,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Со мною, дворянкой столбовою?—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Ступай к морю, говорят тебе честью,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пойдешь, поведут поневоле».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Старичок отправился к морю,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(Почернело синее море.)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Стал он кликать золотую рыбку.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Приплыла к нему рыбка, спросила: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«Чего тебе надобно, старче?»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Ей с поклоном старик отвечает: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«Смилуйся, государыня рыбка!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Опять моя старуха бунтует: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Уж не хочет быть она дворянкой,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Хочет быть вольною царицей».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Отвечает золотая рыбка: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«Не печалься, ступай себе с богом!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Добро! будет старуха царицей!»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Старичок к старухе воротился.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 ж? пред ним царские палаты.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 палатах видит свою старуху,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За столом сидит она царицей,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Служат ей бояре да дворяне,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Наливают ей заморские вины;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Заедает она пряником печатным;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Вкруг ее стоит грозная стража,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плечах топорики держат.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Как увидел старик, — испугался!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 ноги он старухе поклонился,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Молвил: «Здравствуй, грозная царица!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Ну теперь твоя душенька довольна».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него старуха не взглянула,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Лишь с очей прогнать его велела.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Подбежали бояре и дворяне,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Старика взашеи затолкали.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А в дверях-то стража подбежала,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Топорами чуть не изрубила.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А народ-то над ним насмеялся: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«Поделом тебе, старый невежа!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Впредь тебе, невежа, наука: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садись</w:t>
            </w:r>
            <w:bookmarkStart w:id="0" w:name="_GoBack"/>
            <w:bookmarkEnd w:id="0"/>
            <w:r w:rsidRPr="00FB4E3A">
              <w:rPr>
                <w:b/>
                <w:lang w:eastAsia="ru-RU"/>
              </w:rPr>
              <w:t xml:space="preserve"> не в свои сани!»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Вот неделя, другая проходит,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Еще пуще старуха вздурилась.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Царедворцев за мужем посылает,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Отыскали старика, привели к ней.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Говорит старику старуха: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«Воротись, поклонися рыбке.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хочу быть вольною царицей,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Хочу быть владычицей морскою,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Чтобы жить мне в Окияне-море,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Чтобы служила мне рыбка золотая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 была б у меня на посылках».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Старик не осмелился перечить,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дерзнул поперек слова молвить.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Вот идет он к синему морю,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Видит, на море черная буря: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Так и вздулись сердитые волны,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Так и ходят, так воем и воют.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Стал он кликать золотую рыбку,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Приплыла к нему рыбка, спросила: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«Чего тебе надобно, старче?»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Ей старик с поклоном отвечает: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«Смилуйся, государыня рыбка!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 мне делать с проклятою бабой?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Уж не хочет быть она царицей,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Хочет быть владычицей морскою;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Чтобы жить ей в Окияне-море,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Чтобы ты сама ей служила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 была бы у ней на посылках».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Ничего не сказала рыбка,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Лишь хвостом по воде плеснула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И ушла в глубокое море.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Долго у моря ждал он ответа,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Не дождался, к старухе воротился -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Глядь: опять перед ним землянка;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На пороге сидит его старуха,</w:t>
            </w:r>
          </w:p>
          <w:p w:rsidR="00327157" w:rsidRPr="00FB4E3A" w:rsidRDefault="00327157" w:rsidP="002C5182">
            <w:pPr>
              <w:pStyle w:val="NoSpacing"/>
              <w:rPr>
                <w:b/>
                <w:lang w:eastAsia="ru-RU"/>
              </w:rPr>
            </w:pPr>
            <w:r w:rsidRPr="00FB4E3A">
              <w:rPr>
                <w:b/>
                <w:lang w:eastAsia="ru-RU"/>
              </w:rPr>
              <w:t>А пред нею разбитое корыто.</w:t>
            </w:r>
          </w:p>
          <w:p w:rsidR="00327157" w:rsidRPr="00FB4E3A" w:rsidRDefault="00327157" w:rsidP="002C5182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27157" w:rsidRPr="00FB4E3A" w:rsidRDefault="00327157">
      <w:pPr>
        <w:rPr>
          <w:b/>
        </w:rPr>
      </w:pPr>
    </w:p>
    <w:sectPr w:rsidR="00327157" w:rsidRPr="00FB4E3A" w:rsidSect="002C5182">
      <w:pgSz w:w="16838" w:h="11906" w:orient="landscape"/>
      <w:pgMar w:top="720" w:right="720" w:bottom="720" w:left="720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5268"/>
    <w:multiLevelType w:val="multilevel"/>
    <w:tmpl w:val="5D12E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182"/>
    <w:rsid w:val="002C5182"/>
    <w:rsid w:val="00327157"/>
    <w:rsid w:val="00542501"/>
    <w:rsid w:val="008F4F6E"/>
    <w:rsid w:val="00932304"/>
    <w:rsid w:val="00B97C97"/>
    <w:rsid w:val="00DD0FD0"/>
    <w:rsid w:val="00FB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30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C518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913</Words>
  <Characters>5205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5</cp:revision>
  <cp:lastPrinted>2015-02-11T15:50:00Z</cp:lastPrinted>
  <dcterms:created xsi:type="dcterms:W3CDTF">2015-01-20T21:42:00Z</dcterms:created>
  <dcterms:modified xsi:type="dcterms:W3CDTF">2015-02-11T15:53:00Z</dcterms:modified>
</cp:coreProperties>
</file>